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60A72" w14:textId="77777777" w:rsidR="006B33AF" w:rsidRDefault="006B33AF" w:rsidP="006B33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fl.1474)</w:t>
      </w:r>
    </w:p>
    <w:p w14:paraId="409B9AEB" w14:textId="77777777" w:rsidR="006B33AF" w:rsidRDefault="006B33AF" w:rsidP="006B33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14:paraId="2C930B9B" w14:textId="77777777" w:rsidR="006B33AF" w:rsidRDefault="006B33AF" w:rsidP="006B33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30F1CF" w14:textId="77777777" w:rsidR="006B33AF" w:rsidRDefault="006B33AF" w:rsidP="006B33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B94408" w14:textId="77777777" w:rsidR="006B33AF" w:rsidRDefault="006B33AF" w:rsidP="006B33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ca.</w:t>
      </w:r>
      <w:r>
        <w:rPr>
          <w:rFonts w:ascii="Times New Roman" w:hAnsi="Times New Roman" w:cs="Times New Roman"/>
          <w:sz w:val="24"/>
          <w:szCs w:val="24"/>
        </w:rPr>
        <w:tab/>
        <w:t>1474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an executor of the Will of John Crecy, canon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St.Stephen’s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Chapel,</w:t>
      </w:r>
    </w:p>
    <w:p w14:paraId="2E73925E" w14:textId="77777777" w:rsidR="006B33AF" w:rsidRDefault="006B33AF" w:rsidP="006B33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the palace of Westminster. </w:t>
      </w:r>
    </w:p>
    <w:p w14:paraId="22C2E11D" w14:textId="77777777" w:rsidR="006B33AF" w:rsidRDefault="006B33AF" w:rsidP="006B33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p.188 and the Plea Roll for 1475)</w:t>
      </w:r>
    </w:p>
    <w:p w14:paraId="2942DB85" w14:textId="77777777" w:rsidR="006B33AF" w:rsidRDefault="006B33AF" w:rsidP="006B33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EC49D2" w14:textId="77777777" w:rsidR="006B33AF" w:rsidRDefault="006B33AF" w:rsidP="006B33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D8C238" w14:textId="77777777" w:rsidR="006B33AF" w:rsidRDefault="006B33AF" w:rsidP="006B33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2022</w:t>
      </w:r>
    </w:p>
    <w:p w14:paraId="3F35475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90C10" w14:textId="77777777" w:rsidR="006B33AF" w:rsidRDefault="006B33AF" w:rsidP="009139A6">
      <w:r>
        <w:separator/>
      </w:r>
    </w:p>
  </w:endnote>
  <w:endnote w:type="continuationSeparator" w:id="0">
    <w:p w14:paraId="6784C2D0" w14:textId="77777777" w:rsidR="006B33AF" w:rsidRDefault="006B33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66F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5B4C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2A8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F27C0" w14:textId="77777777" w:rsidR="006B33AF" w:rsidRDefault="006B33AF" w:rsidP="009139A6">
      <w:r>
        <w:separator/>
      </w:r>
    </w:p>
  </w:footnote>
  <w:footnote w:type="continuationSeparator" w:id="0">
    <w:p w14:paraId="6DF35B70" w14:textId="77777777" w:rsidR="006B33AF" w:rsidRDefault="006B33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EB4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AB8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CD2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3AF"/>
    <w:rsid w:val="000666E0"/>
    <w:rsid w:val="002510B7"/>
    <w:rsid w:val="005C130B"/>
    <w:rsid w:val="006B33A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43CEB"/>
  <w15:chartTrackingRefBased/>
  <w15:docId w15:val="{1CAE626F-7AF0-4531-A0AA-362D304FA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2022-03-11T16:17:00Z</dcterms:created>
  <dcterms:modified xsi:type="dcterms:W3CDTF">2022-03-11T16:19:00Z</dcterms:modified>
</cp:coreProperties>
</file>